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D6" w:rsidRDefault="003260D6" w:rsidP="003A69A8">
      <w:pPr>
        <w:ind w:left="2160" w:firstLine="720"/>
        <w:rPr>
          <w:sz w:val="24"/>
          <w:szCs w:val="24"/>
        </w:rPr>
      </w:pPr>
      <w:r>
        <w:rPr>
          <w:sz w:val="24"/>
          <w:szCs w:val="24"/>
        </w:rPr>
        <w:t>Math Standards</w:t>
      </w:r>
    </w:p>
    <w:p w:rsidR="003260D6" w:rsidRPr="00883A0E" w:rsidRDefault="003260D6">
      <w:pPr>
        <w:rPr>
          <w:sz w:val="24"/>
          <w:szCs w:val="24"/>
        </w:rPr>
      </w:pPr>
      <w:r>
        <w:rPr>
          <w:sz w:val="24"/>
          <w:szCs w:val="24"/>
        </w:rPr>
        <w:t>The Garden Problem, The Painting Cubes Problem</w:t>
      </w:r>
    </w:p>
    <w:p w:rsidR="003260D6" w:rsidRPr="00883A0E" w:rsidRDefault="003260D6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1 Make sense of problems and persevere in solving them.</w:t>
      </w:r>
      <w:r>
        <w:rPr>
          <w:sz w:val="24"/>
          <w:szCs w:val="24"/>
        </w:rPr>
        <w:t xml:space="preserve"> Exploratory, explain and elaborate.</w:t>
      </w:r>
    </w:p>
    <w:p w:rsidR="003260D6" w:rsidRPr="00883A0E" w:rsidRDefault="003260D6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2. Reason abstractly and quantitatively.</w:t>
      </w:r>
      <w:r>
        <w:rPr>
          <w:sz w:val="24"/>
          <w:szCs w:val="24"/>
        </w:rPr>
        <w:t xml:space="preserve"> Explain, elaborate and evaluate.</w:t>
      </w:r>
    </w:p>
    <w:p w:rsidR="003260D6" w:rsidRPr="00883A0E" w:rsidRDefault="003260D6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4 Model with mathematics.</w:t>
      </w:r>
      <w:r>
        <w:rPr>
          <w:sz w:val="24"/>
          <w:szCs w:val="24"/>
        </w:rPr>
        <w:t xml:space="preserve"> Done during all 4 stages of learning. (5E’s)</w:t>
      </w:r>
    </w:p>
    <w:p w:rsidR="003260D6" w:rsidRPr="00883A0E" w:rsidRDefault="003260D6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5 Use appropriate tools strategically.</w:t>
      </w:r>
      <w:r>
        <w:rPr>
          <w:sz w:val="24"/>
          <w:szCs w:val="24"/>
        </w:rPr>
        <w:t xml:space="preserve"> Done primarily during the evaluation stage within the different curriculum areas.</w:t>
      </w:r>
    </w:p>
    <w:p w:rsidR="003260D6" w:rsidRPr="00883A0E" w:rsidRDefault="003260D6" w:rsidP="002860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7 Look for and make use of structure.</w:t>
      </w:r>
      <w:r>
        <w:rPr>
          <w:sz w:val="24"/>
          <w:szCs w:val="24"/>
        </w:rPr>
        <w:t xml:space="preserve"> Done primarily during the evaluation stage within the different curriculum areas.</w:t>
      </w:r>
    </w:p>
    <w:p w:rsidR="003260D6" w:rsidRPr="00883A0E" w:rsidRDefault="003260D6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260D6" w:rsidRPr="00883A0E" w:rsidRDefault="003260D6" w:rsidP="002860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8 Look for and express regularity in repeated reasoning.</w:t>
      </w:r>
      <w:r>
        <w:rPr>
          <w:sz w:val="24"/>
          <w:szCs w:val="24"/>
        </w:rPr>
        <w:t xml:space="preserve"> Done primarily during the evaluation stage within the different curriculum areas.</w:t>
      </w:r>
    </w:p>
    <w:p w:rsidR="003260D6" w:rsidRPr="00883A0E" w:rsidRDefault="003260D6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260D6" w:rsidRDefault="003260D6">
      <w:r>
        <w:t xml:space="preserve"> </w:t>
      </w:r>
    </w:p>
    <w:p w:rsidR="003260D6" w:rsidRDefault="003260D6">
      <w:r>
        <w:t>The following standards can be met during different individual activities chosen by the different areas of study.</w:t>
      </w:r>
    </w:p>
    <w:p w:rsidR="003260D6" w:rsidRPr="00627137" w:rsidRDefault="003260D6" w:rsidP="00627137">
      <w:pPr>
        <w:spacing w:after="0" w:line="240" w:lineRule="auto"/>
        <w:rPr>
          <w:color w:val="000000"/>
          <w:sz w:val="21"/>
          <w:szCs w:val="21"/>
        </w:rPr>
      </w:pPr>
      <w:r w:rsidRPr="00627137">
        <w:rPr>
          <w:color w:val="000000"/>
          <w:sz w:val="21"/>
          <w:szCs w:val="21"/>
        </w:rPr>
        <w:t>HS-LS-SFIP  Life Science structure and function</w:t>
      </w:r>
    </w:p>
    <w:p w:rsidR="003260D6" w:rsidRPr="00627137" w:rsidRDefault="003260D6" w:rsidP="00627137">
      <w:pPr>
        <w:spacing w:after="0" w:line="240" w:lineRule="auto"/>
        <w:rPr>
          <w:color w:val="000000"/>
          <w:sz w:val="21"/>
          <w:szCs w:val="21"/>
        </w:rPr>
      </w:pPr>
      <w:r w:rsidRPr="00627137">
        <w:rPr>
          <w:color w:val="000000"/>
          <w:sz w:val="21"/>
          <w:szCs w:val="21"/>
        </w:rPr>
        <w:t>HS-LS-NSE   Life Science natural selection</w:t>
      </w:r>
    </w:p>
    <w:p w:rsidR="003260D6" w:rsidRPr="00627137" w:rsidRDefault="003260D6" w:rsidP="00627137">
      <w:pPr>
        <w:spacing w:after="0" w:line="240" w:lineRule="auto"/>
        <w:rPr>
          <w:color w:val="000000"/>
          <w:sz w:val="21"/>
          <w:szCs w:val="21"/>
        </w:rPr>
      </w:pPr>
      <w:r w:rsidRPr="00627137">
        <w:rPr>
          <w:color w:val="000000"/>
          <w:sz w:val="21"/>
          <w:szCs w:val="21"/>
        </w:rPr>
        <w:t>HS-LS-IVT    Life Science Genetics</w:t>
      </w:r>
    </w:p>
    <w:p w:rsidR="003260D6" w:rsidRPr="00627137" w:rsidRDefault="003260D6" w:rsidP="00627137">
      <w:pPr>
        <w:spacing w:after="0" w:line="240" w:lineRule="auto"/>
        <w:rPr>
          <w:color w:val="000000"/>
          <w:sz w:val="21"/>
          <w:szCs w:val="21"/>
        </w:rPr>
      </w:pPr>
      <w:r w:rsidRPr="00627137">
        <w:rPr>
          <w:color w:val="000000"/>
          <w:sz w:val="21"/>
          <w:szCs w:val="21"/>
        </w:rPr>
        <w:t>HS-PS-CR     Chemical Reactions</w:t>
      </w:r>
      <w:r>
        <w:rPr>
          <w:color w:val="000000"/>
          <w:sz w:val="21"/>
          <w:szCs w:val="21"/>
        </w:rPr>
        <w:t xml:space="preserve"> </w:t>
      </w:r>
    </w:p>
    <w:p w:rsidR="003260D6" w:rsidRPr="00627137" w:rsidRDefault="003260D6" w:rsidP="00627137">
      <w:pPr>
        <w:spacing w:after="0" w:line="240" w:lineRule="auto"/>
        <w:rPr>
          <w:color w:val="000000"/>
          <w:sz w:val="21"/>
          <w:szCs w:val="21"/>
        </w:rPr>
      </w:pPr>
      <w:r w:rsidRPr="00627137">
        <w:rPr>
          <w:color w:val="000000"/>
          <w:sz w:val="21"/>
          <w:szCs w:val="21"/>
        </w:rPr>
        <w:t xml:space="preserve">HS-PS-FE      Force and Energy </w:t>
      </w:r>
    </w:p>
    <w:p w:rsidR="003260D6" w:rsidRPr="00627137" w:rsidRDefault="003260D6" w:rsidP="00627137">
      <w:pPr>
        <w:spacing w:after="0" w:line="240" w:lineRule="auto"/>
        <w:rPr>
          <w:color w:val="000000"/>
          <w:sz w:val="21"/>
          <w:szCs w:val="21"/>
        </w:rPr>
      </w:pPr>
      <w:r w:rsidRPr="00627137">
        <w:rPr>
          <w:color w:val="000000"/>
          <w:sz w:val="21"/>
          <w:szCs w:val="21"/>
        </w:rPr>
        <w:t>HS-PS-W      Waves</w:t>
      </w:r>
    </w:p>
    <w:p w:rsidR="003260D6" w:rsidRDefault="003260D6"/>
    <w:p w:rsidR="003260D6" w:rsidRDefault="003260D6"/>
    <w:p w:rsidR="003260D6" w:rsidRDefault="003260D6" w:rsidP="00716FB9">
      <w:pPr>
        <w:ind w:left="1440" w:firstLine="720"/>
      </w:pPr>
      <w:r>
        <w:t>Crosscutting</w:t>
      </w:r>
    </w:p>
    <w:p w:rsidR="003260D6" w:rsidRDefault="003260D6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Patterns. </w:t>
      </w:r>
      <w:r>
        <w:rPr>
          <w:rFonts w:ascii="Times New Roman" w:hAnsi="Times New Roman" w:cs="Times New Roman"/>
          <w:sz w:val="24"/>
          <w:szCs w:val="24"/>
        </w:rPr>
        <w:t>Observed patterns of forms and events guide organization and classification, and they prompt questions about relationships and the factors that influence them.</w:t>
      </w:r>
    </w:p>
    <w:p w:rsidR="003260D6" w:rsidRDefault="003260D6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0D6" w:rsidRDefault="003260D6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In grades 9-12, </w:t>
      </w:r>
      <w:r>
        <w:rPr>
          <w:rFonts w:ascii="Times New Roman" w:hAnsi="Times New Roman" w:cs="Times New Roman"/>
          <w:sz w:val="20"/>
          <w:szCs w:val="20"/>
        </w:rPr>
        <w:t>students observe patterns in systems at different scales and cite patterns as empirical evidence for</w:t>
      </w:r>
    </w:p>
    <w:p w:rsidR="003260D6" w:rsidRDefault="003260D6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causality in supporting their explanations of phenomena. They recognize classifications or explanations used at one</w:t>
      </w:r>
    </w:p>
    <w:p w:rsidR="003260D6" w:rsidRDefault="003260D6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scale may not be useful or need revision using a different scale; thus requiring improved investigations and</w:t>
      </w:r>
    </w:p>
    <w:p w:rsidR="003260D6" w:rsidRDefault="003260D6" w:rsidP="00DD74FB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0"/>
          <w:szCs w:val="20"/>
        </w:rPr>
        <w:t>experiments. They use mathematical representations to identify certain patterns and analyze patterns of performance in order to reengineer and improve a designed system.</w:t>
      </w:r>
    </w:p>
    <w:p w:rsidR="003260D6" w:rsidRDefault="003260D6" w:rsidP="00DD74FB">
      <w:r>
        <w:t>Done in all the 5E areas.</w:t>
      </w:r>
    </w:p>
    <w:p w:rsidR="003260D6" w:rsidRDefault="003260D6" w:rsidP="00DD74FB">
      <w:r w:rsidRPr="00716FB9">
        <w:rPr>
          <w:rFonts w:ascii="Arial" w:hAnsi="Arial" w:cs="Arial"/>
          <w:b/>
          <w:bCs/>
          <w:color w:val="444444"/>
          <w:sz w:val="20"/>
          <w:szCs w:val="20"/>
        </w:rPr>
        <w:t>HS-ETS1-2.</w:t>
      </w:r>
      <w:r>
        <w:rPr>
          <w:rFonts w:ascii="Arial" w:hAnsi="Arial" w:cs="Arial"/>
          <w:b/>
          <w:bCs/>
          <w:color w:val="444444"/>
          <w:sz w:val="20"/>
          <w:szCs w:val="20"/>
        </w:rPr>
        <w:t xml:space="preserve">   </w:t>
      </w:r>
      <w:r w:rsidRPr="00716FB9">
        <w:rPr>
          <w:rFonts w:ascii="Arial" w:hAnsi="Arial" w:cs="Arial"/>
          <w:b/>
          <w:bCs/>
          <w:color w:val="444444"/>
          <w:sz w:val="20"/>
          <w:szCs w:val="20"/>
        </w:rPr>
        <w:t>Design a solution to a complex real-world problem by breaking it down into smaller, more manageable problems that can be solved through engineering.</w:t>
      </w:r>
      <w:r>
        <w:rPr>
          <w:rFonts w:ascii="Arial" w:hAnsi="Arial" w:cs="Arial"/>
          <w:b/>
          <w:bCs/>
          <w:color w:val="444444"/>
          <w:sz w:val="20"/>
          <w:szCs w:val="20"/>
        </w:rPr>
        <w:t xml:space="preserve"> Mainly done in the evaluation areas in the individual curriculum areas.</w:t>
      </w:r>
    </w:p>
    <w:p w:rsidR="003260D6" w:rsidRDefault="003260D6" w:rsidP="00716FB9">
      <w:pPr>
        <w:ind w:left="1440" w:firstLine="720"/>
      </w:pPr>
    </w:p>
    <w:p w:rsidR="003260D6" w:rsidRDefault="003260D6" w:rsidP="00716FB9">
      <w:pPr>
        <w:ind w:left="1440" w:firstLine="720"/>
      </w:pPr>
    </w:p>
    <w:sectPr w:rsidR="003260D6" w:rsidSect="009C0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A0E"/>
    <w:rsid w:val="00000B23"/>
    <w:rsid w:val="00001D48"/>
    <w:rsid w:val="00006571"/>
    <w:rsid w:val="000068FB"/>
    <w:rsid w:val="00006CCB"/>
    <w:rsid w:val="00012409"/>
    <w:rsid w:val="00013BED"/>
    <w:rsid w:val="00013E27"/>
    <w:rsid w:val="00014CCB"/>
    <w:rsid w:val="00014F24"/>
    <w:rsid w:val="000152BE"/>
    <w:rsid w:val="000153C9"/>
    <w:rsid w:val="000226EA"/>
    <w:rsid w:val="00024B70"/>
    <w:rsid w:val="000262C6"/>
    <w:rsid w:val="00026A59"/>
    <w:rsid w:val="00026D50"/>
    <w:rsid w:val="00027A30"/>
    <w:rsid w:val="000309F0"/>
    <w:rsid w:val="00032C9E"/>
    <w:rsid w:val="00034B88"/>
    <w:rsid w:val="000353D1"/>
    <w:rsid w:val="00036F15"/>
    <w:rsid w:val="00037990"/>
    <w:rsid w:val="00037E7A"/>
    <w:rsid w:val="00040616"/>
    <w:rsid w:val="0004070F"/>
    <w:rsid w:val="00040DE6"/>
    <w:rsid w:val="0004542A"/>
    <w:rsid w:val="00046852"/>
    <w:rsid w:val="00046D93"/>
    <w:rsid w:val="000477A8"/>
    <w:rsid w:val="00047C0C"/>
    <w:rsid w:val="00050BE8"/>
    <w:rsid w:val="00050CD1"/>
    <w:rsid w:val="000521FA"/>
    <w:rsid w:val="000541DB"/>
    <w:rsid w:val="00054DE1"/>
    <w:rsid w:val="000552D3"/>
    <w:rsid w:val="00055DF2"/>
    <w:rsid w:val="0005756E"/>
    <w:rsid w:val="000636B2"/>
    <w:rsid w:val="0006417F"/>
    <w:rsid w:val="000643F9"/>
    <w:rsid w:val="00064D16"/>
    <w:rsid w:val="000654F7"/>
    <w:rsid w:val="00065B54"/>
    <w:rsid w:val="00070463"/>
    <w:rsid w:val="000719C5"/>
    <w:rsid w:val="000723B0"/>
    <w:rsid w:val="00072BA0"/>
    <w:rsid w:val="0007576C"/>
    <w:rsid w:val="0007599D"/>
    <w:rsid w:val="000764DA"/>
    <w:rsid w:val="00081B06"/>
    <w:rsid w:val="00084EFC"/>
    <w:rsid w:val="0009416E"/>
    <w:rsid w:val="000951A0"/>
    <w:rsid w:val="00095F6C"/>
    <w:rsid w:val="00096900"/>
    <w:rsid w:val="000A2C93"/>
    <w:rsid w:val="000A4154"/>
    <w:rsid w:val="000A5DBA"/>
    <w:rsid w:val="000A6545"/>
    <w:rsid w:val="000A6F02"/>
    <w:rsid w:val="000A6F92"/>
    <w:rsid w:val="000B04DF"/>
    <w:rsid w:val="000B101F"/>
    <w:rsid w:val="000B2187"/>
    <w:rsid w:val="000B2D0E"/>
    <w:rsid w:val="000B45C9"/>
    <w:rsid w:val="000B46FC"/>
    <w:rsid w:val="000B514A"/>
    <w:rsid w:val="000B5946"/>
    <w:rsid w:val="000B5CC8"/>
    <w:rsid w:val="000B6005"/>
    <w:rsid w:val="000B6011"/>
    <w:rsid w:val="000B78F7"/>
    <w:rsid w:val="000B7DBA"/>
    <w:rsid w:val="000C000A"/>
    <w:rsid w:val="000C0559"/>
    <w:rsid w:val="000C09F3"/>
    <w:rsid w:val="000C4845"/>
    <w:rsid w:val="000C4EF6"/>
    <w:rsid w:val="000C5415"/>
    <w:rsid w:val="000C6F2E"/>
    <w:rsid w:val="000C7536"/>
    <w:rsid w:val="000D29C0"/>
    <w:rsid w:val="000D3802"/>
    <w:rsid w:val="000D49A7"/>
    <w:rsid w:val="000D5BD8"/>
    <w:rsid w:val="000D7909"/>
    <w:rsid w:val="000E14DF"/>
    <w:rsid w:val="000E31F0"/>
    <w:rsid w:val="000E73D9"/>
    <w:rsid w:val="000E75F2"/>
    <w:rsid w:val="000E7E76"/>
    <w:rsid w:val="000F0B18"/>
    <w:rsid w:val="000F12E0"/>
    <w:rsid w:val="000F1C56"/>
    <w:rsid w:val="000F3DC1"/>
    <w:rsid w:val="000F4B00"/>
    <w:rsid w:val="000F56AE"/>
    <w:rsid w:val="000F5E62"/>
    <w:rsid w:val="000F79BF"/>
    <w:rsid w:val="000F7E13"/>
    <w:rsid w:val="00100458"/>
    <w:rsid w:val="00100EE6"/>
    <w:rsid w:val="001019FD"/>
    <w:rsid w:val="00101C65"/>
    <w:rsid w:val="00101E70"/>
    <w:rsid w:val="0010201E"/>
    <w:rsid w:val="00102F9C"/>
    <w:rsid w:val="00103EF4"/>
    <w:rsid w:val="00105018"/>
    <w:rsid w:val="00105767"/>
    <w:rsid w:val="00105D4E"/>
    <w:rsid w:val="00107728"/>
    <w:rsid w:val="00116102"/>
    <w:rsid w:val="001229B8"/>
    <w:rsid w:val="00123502"/>
    <w:rsid w:val="001255BF"/>
    <w:rsid w:val="00127312"/>
    <w:rsid w:val="001276AE"/>
    <w:rsid w:val="001276BE"/>
    <w:rsid w:val="00127C94"/>
    <w:rsid w:val="00136274"/>
    <w:rsid w:val="0014186F"/>
    <w:rsid w:val="001419D4"/>
    <w:rsid w:val="00142787"/>
    <w:rsid w:val="00145711"/>
    <w:rsid w:val="001469A9"/>
    <w:rsid w:val="00150276"/>
    <w:rsid w:val="00150EA1"/>
    <w:rsid w:val="00150F90"/>
    <w:rsid w:val="001518E1"/>
    <w:rsid w:val="00152196"/>
    <w:rsid w:val="00155852"/>
    <w:rsid w:val="0016013B"/>
    <w:rsid w:val="0016050E"/>
    <w:rsid w:val="00161E0E"/>
    <w:rsid w:val="00162099"/>
    <w:rsid w:val="00163ED2"/>
    <w:rsid w:val="001705FB"/>
    <w:rsid w:val="00170950"/>
    <w:rsid w:val="00170B2D"/>
    <w:rsid w:val="00170E5C"/>
    <w:rsid w:val="00171248"/>
    <w:rsid w:val="00172837"/>
    <w:rsid w:val="00172DF2"/>
    <w:rsid w:val="0017325F"/>
    <w:rsid w:val="00173820"/>
    <w:rsid w:val="0017424A"/>
    <w:rsid w:val="00174861"/>
    <w:rsid w:val="00176697"/>
    <w:rsid w:val="0017674E"/>
    <w:rsid w:val="001773FF"/>
    <w:rsid w:val="00180566"/>
    <w:rsid w:val="001808E8"/>
    <w:rsid w:val="00182318"/>
    <w:rsid w:val="00183433"/>
    <w:rsid w:val="00184914"/>
    <w:rsid w:val="00185523"/>
    <w:rsid w:val="0018757D"/>
    <w:rsid w:val="00187994"/>
    <w:rsid w:val="00191053"/>
    <w:rsid w:val="00191581"/>
    <w:rsid w:val="00192F5E"/>
    <w:rsid w:val="001934BE"/>
    <w:rsid w:val="00193EC3"/>
    <w:rsid w:val="00194C62"/>
    <w:rsid w:val="001950C0"/>
    <w:rsid w:val="001A11B8"/>
    <w:rsid w:val="001A223A"/>
    <w:rsid w:val="001B020E"/>
    <w:rsid w:val="001B10AC"/>
    <w:rsid w:val="001B3786"/>
    <w:rsid w:val="001B4B3D"/>
    <w:rsid w:val="001B57B1"/>
    <w:rsid w:val="001B6558"/>
    <w:rsid w:val="001B668D"/>
    <w:rsid w:val="001B6E24"/>
    <w:rsid w:val="001B6FB0"/>
    <w:rsid w:val="001B708D"/>
    <w:rsid w:val="001C0FC2"/>
    <w:rsid w:val="001C2BAD"/>
    <w:rsid w:val="001C3E68"/>
    <w:rsid w:val="001C4A05"/>
    <w:rsid w:val="001D10DD"/>
    <w:rsid w:val="001D296C"/>
    <w:rsid w:val="001D3142"/>
    <w:rsid w:val="001D4212"/>
    <w:rsid w:val="001D4CF5"/>
    <w:rsid w:val="001D527B"/>
    <w:rsid w:val="001D7B37"/>
    <w:rsid w:val="001D7C18"/>
    <w:rsid w:val="001E0787"/>
    <w:rsid w:val="001E0C9A"/>
    <w:rsid w:val="001E23D7"/>
    <w:rsid w:val="001E2922"/>
    <w:rsid w:val="001E2941"/>
    <w:rsid w:val="001E2EE6"/>
    <w:rsid w:val="001E4A42"/>
    <w:rsid w:val="001E65AE"/>
    <w:rsid w:val="001E77C7"/>
    <w:rsid w:val="001F00AA"/>
    <w:rsid w:val="001F2253"/>
    <w:rsid w:val="001F26EF"/>
    <w:rsid w:val="001F4AC5"/>
    <w:rsid w:val="001F6286"/>
    <w:rsid w:val="00203B04"/>
    <w:rsid w:val="00203FD0"/>
    <w:rsid w:val="00205323"/>
    <w:rsid w:val="002058F0"/>
    <w:rsid w:val="00206874"/>
    <w:rsid w:val="00207738"/>
    <w:rsid w:val="002105D2"/>
    <w:rsid w:val="00210CE2"/>
    <w:rsid w:val="0021201A"/>
    <w:rsid w:val="002157F0"/>
    <w:rsid w:val="00216A54"/>
    <w:rsid w:val="0021702D"/>
    <w:rsid w:val="002178EF"/>
    <w:rsid w:val="002179C7"/>
    <w:rsid w:val="00217D88"/>
    <w:rsid w:val="0022288E"/>
    <w:rsid w:val="00222AB9"/>
    <w:rsid w:val="0022478F"/>
    <w:rsid w:val="00224F1E"/>
    <w:rsid w:val="0022758F"/>
    <w:rsid w:val="0023043C"/>
    <w:rsid w:val="00232289"/>
    <w:rsid w:val="002331CC"/>
    <w:rsid w:val="002331E8"/>
    <w:rsid w:val="0023494A"/>
    <w:rsid w:val="00235C52"/>
    <w:rsid w:val="00235C91"/>
    <w:rsid w:val="002360C9"/>
    <w:rsid w:val="0023732C"/>
    <w:rsid w:val="00237370"/>
    <w:rsid w:val="00237EB2"/>
    <w:rsid w:val="00242CE2"/>
    <w:rsid w:val="002432D4"/>
    <w:rsid w:val="00243B13"/>
    <w:rsid w:val="00243B87"/>
    <w:rsid w:val="002471C6"/>
    <w:rsid w:val="00247375"/>
    <w:rsid w:val="00250271"/>
    <w:rsid w:val="00250272"/>
    <w:rsid w:val="00251BF7"/>
    <w:rsid w:val="00252392"/>
    <w:rsid w:val="00252CB2"/>
    <w:rsid w:val="0025449C"/>
    <w:rsid w:val="0025458F"/>
    <w:rsid w:val="0025483B"/>
    <w:rsid w:val="00255AC8"/>
    <w:rsid w:val="00256831"/>
    <w:rsid w:val="00262CB4"/>
    <w:rsid w:val="0026604D"/>
    <w:rsid w:val="002667C2"/>
    <w:rsid w:val="00267B17"/>
    <w:rsid w:val="002719CC"/>
    <w:rsid w:val="00271C99"/>
    <w:rsid w:val="00271EA4"/>
    <w:rsid w:val="00272EA8"/>
    <w:rsid w:val="00272F69"/>
    <w:rsid w:val="002731F2"/>
    <w:rsid w:val="00274119"/>
    <w:rsid w:val="00275F6E"/>
    <w:rsid w:val="00275FC6"/>
    <w:rsid w:val="00276440"/>
    <w:rsid w:val="0027751A"/>
    <w:rsid w:val="00277B8E"/>
    <w:rsid w:val="0028171A"/>
    <w:rsid w:val="00284C0D"/>
    <w:rsid w:val="00286052"/>
    <w:rsid w:val="00287F98"/>
    <w:rsid w:val="00290F0B"/>
    <w:rsid w:val="00291902"/>
    <w:rsid w:val="00292EAC"/>
    <w:rsid w:val="00292FD6"/>
    <w:rsid w:val="002950E3"/>
    <w:rsid w:val="0029669D"/>
    <w:rsid w:val="00297630"/>
    <w:rsid w:val="00297AB0"/>
    <w:rsid w:val="00297F2B"/>
    <w:rsid w:val="002A0D5B"/>
    <w:rsid w:val="002A3B48"/>
    <w:rsid w:val="002A7A58"/>
    <w:rsid w:val="002A7D5D"/>
    <w:rsid w:val="002B20E6"/>
    <w:rsid w:val="002C461D"/>
    <w:rsid w:val="002C5B33"/>
    <w:rsid w:val="002C6BCA"/>
    <w:rsid w:val="002C737C"/>
    <w:rsid w:val="002C7FA8"/>
    <w:rsid w:val="002D055D"/>
    <w:rsid w:val="002D3D18"/>
    <w:rsid w:val="002D455E"/>
    <w:rsid w:val="002D52DC"/>
    <w:rsid w:val="002D58DD"/>
    <w:rsid w:val="002D63E2"/>
    <w:rsid w:val="002D678E"/>
    <w:rsid w:val="002D7A51"/>
    <w:rsid w:val="002D7DF3"/>
    <w:rsid w:val="002E2399"/>
    <w:rsid w:val="002E5CE8"/>
    <w:rsid w:val="002E61B0"/>
    <w:rsid w:val="002E7267"/>
    <w:rsid w:val="002E7573"/>
    <w:rsid w:val="002F2088"/>
    <w:rsid w:val="002F3710"/>
    <w:rsid w:val="002F64CF"/>
    <w:rsid w:val="00300D51"/>
    <w:rsid w:val="00302C8D"/>
    <w:rsid w:val="00303E40"/>
    <w:rsid w:val="003041D4"/>
    <w:rsid w:val="0030428C"/>
    <w:rsid w:val="00304E9D"/>
    <w:rsid w:val="00306304"/>
    <w:rsid w:val="00312C20"/>
    <w:rsid w:val="003131C2"/>
    <w:rsid w:val="00314207"/>
    <w:rsid w:val="003158EE"/>
    <w:rsid w:val="00316C36"/>
    <w:rsid w:val="00317806"/>
    <w:rsid w:val="00322A9A"/>
    <w:rsid w:val="00323A15"/>
    <w:rsid w:val="003244EA"/>
    <w:rsid w:val="00325E1E"/>
    <w:rsid w:val="00326046"/>
    <w:rsid w:val="003260D6"/>
    <w:rsid w:val="00326DDE"/>
    <w:rsid w:val="00327596"/>
    <w:rsid w:val="00327664"/>
    <w:rsid w:val="00327CD6"/>
    <w:rsid w:val="0033219E"/>
    <w:rsid w:val="00337B3E"/>
    <w:rsid w:val="00342C9F"/>
    <w:rsid w:val="00344706"/>
    <w:rsid w:val="00344BAF"/>
    <w:rsid w:val="0035107C"/>
    <w:rsid w:val="00353BF3"/>
    <w:rsid w:val="003567BB"/>
    <w:rsid w:val="00356ADF"/>
    <w:rsid w:val="003604C6"/>
    <w:rsid w:val="00360CF7"/>
    <w:rsid w:val="00360D55"/>
    <w:rsid w:val="00362D2F"/>
    <w:rsid w:val="003638EE"/>
    <w:rsid w:val="003639A1"/>
    <w:rsid w:val="0037048F"/>
    <w:rsid w:val="00372E3D"/>
    <w:rsid w:val="00373326"/>
    <w:rsid w:val="00373856"/>
    <w:rsid w:val="003752CC"/>
    <w:rsid w:val="003759C9"/>
    <w:rsid w:val="003764AE"/>
    <w:rsid w:val="003803F2"/>
    <w:rsid w:val="0038242E"/>
    <w:rsid w:val="00386348"/>
    <w:rsid w:val="00387012"/>
    <w:rsid w:val="003906EE"/>
    <w:rsid w:val="00392BD0"/>
    <w:rsid w:val="0039336F"/>
    <w:rsid w:val="00394D9C"/>
    <w:rsid w:val="0039521B"/>
    <w:rsid w:val="0039584E"/>
    <w:rsid w:val="00395F61"/>
    <w:rsid w:val="00396C70"/>
    <w:rsid w:val="003A1FC7"/>
    <w:rsid w:val="003A2687"/>
    <w:rsid w:val="003A69A8"/>
    <w:rsid w:val="003B08E2"/>
    <w:rsid w:val="003B1263"/>
    <w:rsid w:val="003B2F32"/>
    <w:rsid w:val="003B6856"/>
    <w:rsid w:val="003C1E42"/>
    <w:rsid w:val="003C21C7"/>
    <w:rsid w:val="003C3549"/>
    <w:rsid w:val="003C3BAE"/>
    <w:rsid w:val="003C5A05"/>
    <w:rsid w:val="003C7165"/>
    <w:rsid w:val="003C757A"/>
    <w:rsid w:val="003D10EA"/>
    <w:rsid w:val="003D1313"/>
    <w:rsid w:val="003D1F5B"/>
    <w:rsid w:val="003D2029"/>
    <w:rsid w:val="003D3916"/>
    <w:rsid w:val="003D3DB1"/>
    <w:rsid w:val="003D5217"/>
    <w:rsid w:val="003D6145"/>
    <w:rsid w:val="003E2171"/>
    <w:rsid w:val="003E231A"/>
    <w:rsid w:val="003E263B"/>
    <w:rsid w:val="003E3049"/>
    <w:rsid w:val="003E32EB"/>
    <w:rsid w:val="003E388A"/>
    <w:rsid w:val="003E3E38"/>
    <w:rsid w:val="003E4424"/>
    <w:rsid w:val="003E73FE"/>
    <w:rsid w:val="003E7AA2"/>
    <w:rsid w:val="003F2836"/>
    <w:rsid w:val="003F3B93"/>
    <w:rsid w:val="003F3BBB"/>
    <w:rsid w:val="003F4C45"/>
    <w:rsid w:val="003F5554"/>
    <w:rsid w:val="003F6259"/>
    <w:rsid w:val="003F67B7"/>
    <w:rsid w:val="00401604"/>
    <w:rsid w:val="00402D40"/>
    <w:rsid w:val="004053AE"/>
    <w:rsid w:val="004067F3"/>
    <w:rsid w:val="00406943"/>
    <w:rsid w:val="00410151"/>
    <w:rsid w:val="00410C5D"/>
    <w:rsid w:val="00413A18"/>
    <w:rsid w:val="00414B3F"/>
    <w:rsid w:val="00414FAC"/>
    <w:rsid w:val="00415B90"/>
    <w:rsid w:val="0042071A"/>
    <w:rsid w:val="00421FC4"/>
    <w:rsid w:val="00422A5F"/>
    <w:rsid w:val="00423A0B"/>
    <w:rsid w:val="00423E87"/>
    <w:rsid w:val="0042538C"/>
    <w:rsid w:val="004317F1"/>
    <w:rsid w:val="00432960"/>
    <w:rsid w:val="00432CC9"/>
    <w:rsid w:val="00433597"/>
    <w:rsid w:val="00433F87"/>
    <w:rsid w:val="0043406B"/>
    <w:rsid w:val="004341A2"/>
    <w:rsid w:val="00435074"/>
    <w:rsid w:val="00437132"/>
    <w:rsid w:val="0044077A"/>
    <w:rsid w:val="00440B9B"/>
    <w:rsid w:val="00441250"/>
    <w:rsid w:val="00442EE0"/>
    <w:rsid w:val="00444796"/>
    <w:rsid w:val="00446752"/>
    <w:rsid w:val="0044675B"/>
    <w:rsid w:val="0045031B"/>
    <w:rsid w:val="0045084F"/>
    <w:rsid w:val="00450E41"/>
    <w:rsid w:val="004519D5"/>
    <w:rsid w:val="0045201E"/>
    <w:rsid w:val="0045330F"/>
    <w:rsid w:val="00455615"/>
    <w:rsid w:val="004561F3"/>
    <w:rsid w:val="0045660F"/>
    <w:rsid w:val="0046223D"/>
    <w:rsid w:val="0046429A"/>
    <w:rsid w:val="00465AB4"/>
    <w:rsid w:val="004665DE"/>
    <w:rsid w:val="004709AB"/>
    <w:rsid w:val="00470B6A"/>
    <w:rsid w:val="00470C56"/>
    <w:rsid w:val="00471FCE"/>
    <w:rsid w:val="0047209D"/>
    <w:rsid w:val="00472286"/>
    <w:rsid w:val="00473C5B"/>
    <w:rsid w:val="0047420A"/>
    <w:rsid w:val="00474287"/>
    <w:rsid w:val="00475505"/>
    <w:rsid w:val="004758B6"/>
    <w:rsid w:val="00484491"/>
    <w:rsid w:val="00485202"/>
    <w:rsid w:val="004858E3"/>
    <w:rsid w:val="00487F36"/>
    <w:rsid w:val="00491EF2"/>
    <w:rsid w:val="00491F51"/>
    <w:rsid w:val="004925B0"/>
    <w:rsid w:val="004932CB"/>
    <w:rsid w:val="004935E8"/>
    <w:rsid w:val="00493ABF"/>
    <w:rsid w:val="004947AE"/>
    <w:rsid w:val="0049483D"/>
    <w:rsid w:val="00495138"/>
    <w:rsid w:val="00496329"/>
    <w:rsid w:val="00496BAB"/>
    <w:rsid w:val="0049779F"/>
    <w:rsid w:val="004A0FF5"/>
    <w:rsid w:val="004A23E9"/>
    <w:rsid w:val="004A2B0D"/>
    <w:rsid w:val="004A300A"/>
    <w:rsid w:val="004A3D15"/>
    <w:rsid w:val="004A407E"/>
    <w:rsid w:val="004A4932"/>
    <w:rsid w:val="004A4B2D"/>
    <w:rsid w:val="004A4C2A"/>
    <w:rsid w:val="004A69B2"/>
    <w:rsid w:val="004A7BB8"/>
    <w:rsid w:val="004B18E2"/>
    <w:rsid w:val="004B24B1"/>
    <w:rsid w:val="004B2A3B"/>
    <w:rsid w:val="004B4A80"/>
    <w:rsid w:val="004B7836"/>
    <w:rsid w:val="004C1BEB"/>
    <w:rsid w:val="004C27EA"/>
    <w:rsid w:val="004C2EC4"/>
    <w:rsid w:val="004C4E99"/>
    <w:rsid w:val="004C5E49"/>
    <w:rsid w:val="004D08E8"/>
    <w:rsid w:val="004D0DC8"/>
    <w:rsid w:val="004D13D6"/>
    <w:rsid w:val="004D1BBB"/>
    <w:rsid w:val="004D3A2E"/>
    <w:rsid w:val="004D6170"/>
    <w:rsid w:val="004D7ABB"/>
    <w:rsid w:val="004E0B62"/>
    <w:rsid w:val="004E22C2"/>
    <w:rsid w:val="004E24C2"/>
    <w:rsid w:val="004E27E1"/>
    <w:rsid w:val="004E40A0"/>
    <w:rsid w:val="004E44B9"/>
    <w:rsid w:val="004E4E7F"/>
    <w:rsid w:val="004E4F3A"/>
    <w:rsid w:val="004E56A5"/>
    <w:rsid w:val="004E6706"/>
    <w:rsid w:val="004F1389"/>
    <w:rsid w:val="004F3378"/>
    <w:rsid w:val="004F5206"/>
    <w:rsid w:val="004F5A97"/>
    <w:rsid w:val="004F5FD8"/>
    <w:rsid w:val="004F7305"/>
    <w:rsid w:val="004F7C3E"/>
    <w:rsid w:val="004F7EB5"/>
    <w:rsid w:val="0050007A"/>
    <w:rsid w:val="00502D06"/>
    <w:rsid w:val="0050325E"/>
    <w:rsid w:val="005039BF"/>
    <w:rsid w:val="00504956"/>
    <w:rsid w:val="005053D9"/>
    <w:rsid w:val="00505B82"/>
    <w:rsid w:val="00510C99"/>
    <w:rsid w:val="0051120F"/>
    <w:rsid w:val="005115D7"/>
    <w:rsid w:val="00511D4D"/>
    <w:rsid w:val="00511DFC"/>
    <w:rsid w:val="00513212"/>
    <w:rsid w:val="0051336C"/>
    <w:rsid w:val="005150CF"/>
    <w:rsid w:val="00516721"/>
    <w:rsid w:val="005206A3"/>
    <w:rsid w:val="005206E9"/>
    <w:rsid w:val="005207BD"/>
    <w:rsid w:val="00521BAF"/>
    <w:rsid w:val="00522438"/>
    <w:rsid w:val="0052340B"/>
    <w:rsid w:val="00523532"/>
    <w:rsid w:val="00523544"/>
    <w:rsid w:val="0052477B"/>
    <w:rsid w:val="00524F48"/>
    <w:rsid w:val="00525CE2"/>
    <w:rsid w:val="00526882"/>
    <w:rsid w:val="00527BB6"/>
    <w:rsid w:val="00527BBB"/>
    <w:rsid w:val="00530124"/>
    <w:rsid w:val="00530C8F"/>
    <w:rsid w:val="0053275C"/>
    <w:rsid w:val="005339F9"/>
    <w:rsid w:val="0053466B"/>
    <w:rsid w:val="00534F7E"/>
    <w:rsid w:val="00535B34"/>
    <w:rsid w:val="00535C20"/>
    <w:rsid w:val="00536938"/>
    <w:rsid w:val="00542652"/>
    <w:rsid w:val="005452FD"/>
    <w:rsid w:val="00550F41"/>
    <w:rsid w:val="00550FB3"/>
    <w:rsid w:val="0055219D"/>
    <w:rsid w:val="00553040"/>
    <w:rsid w:val="005532E1"/>
    <w:rsid w:val="005565D0"/>
    <w:rsid w:val="00557337"/>
    <w:rsid w:val="005604E2"/>
    <w:rsid w:val="00560CC1"/>
    <w:rsid w:val="00560EF2"/>
    <w:rsid w:val="00561594"/>
    <w:rsid w:val="005652FE"/>
    <w:rsid w:val="00565895"/>
    <w:rsid w:val="00570167"/>
    <w:rsid w:val="005717B9"/>
    <w:rsid w:val="005718EE"/>
    <w:rsid w:val="005751A4"/>
    <w:rsid w:val="0057619C"/>
    <w:rsid w:val="0057669C"/>
    <w:rsid w:val="00576A2F"/>
    <w:rsid w:val="00576F88"/>
    <w:rsid w:val="00577758"/>
    <w:rsid w:val="00585BF1"/>
    <w:rsid w:val="00586616"/>
    <w:rsid w:val="00586F63"/>
    <w:rsid w:val="00590F18"/>
    <w:rsid w:val="00592A6A"/>
    <w:rsid w:val="00593ADF"/>
    <w:rsid w:val="005942EB"/>
    <w:rsid w:val="00595346"/>
    <w:rsid w:val="00596681"/>
    <w:rsid w:val="005A385F"/>
    <w:rsid w:val="005A3D6C"/>
    <w:rsid w:val="005A459D"/>
    <w:rsid w:val="005A4B30"/>
    <w:rsid w:val="005A50D9"/>
    <w:rsid w:val="005A7760"/>
    <w:rsid w:val="005A7B73"/>
    <w:rsid w:val="005B16CC"/>
    <w:rsid w:val="005B1E1A"/>
    <w:rsid w:val="005B57C2"/>
    <w:rsid w:val="005B78BB"/>
    <w:rsid w:val="005B7A1E"/>
    <w:rsid w:val="005C0541"/>
    <w:rsid w:val="005C0E3E"/>
    <w:rsid w:val="005C1DCF"/>
    <w:rsid w:val="005C270C"/>
    <w:rsid w:val="005C4076"/>
    <w:rsid w:val="005C652A"/>
    <w:rsid w:val="005C6AA4"/>
    <w:rsid w:val="005D0E9C"/>
    <w:rsid w:val="005D10AA"/>
    <w:rsid w:val="005D1205"/>
    <w:rsid w:val="005D1255"/>
    <w:rsid w:val="005D1ADA"/>
    <w:rsid w:val="005D2446"/>
    <w:rsid w:val="005D3850"/>
    <w:rsid w:val="005D4470"/>
    <w:rsid w:val="005D476A"/>
    <w:rsid w:val="005D4F36"/>
    <w:rsid w:val="005D58AE"/>
    <w:rsid w:val="005E03EA"/>
    <w:rsid w:val="005E1EDB"/>
    <w:rsid w:val="005E215A"/>
    <w:rsid w:val="005E3960"/>
    <w:rsid w:val="005E3E05"/>
    <w:rsid w:val="005E78FB"/>
    <w:rsid w:val="005E7C54"/>
    <w:rsid w:val="005F29D8"/>
    <w:rsid w:val="005F2A21"/>
    <w:rsid w:val="005F2C63"/>
    <w:rsid w:val="005F66E6"/>
    <w:rsid w:val="005F695F"/>
    <w:rsid w:val="005F6DAD"/>
    <w:rsid w:val="005F7217"/>
    <w:rsid w:val="006009FD"/>
    <w:rsid w:val="006017E8"/>
    <w:rsid w:val="00601D47"/>
    <w:rsid w:val="0060228F"/>
    <w:rsid w:val="00602D0F"/>
    <w:rsid w:val="00606E31"/>
    <w:rsid w:val="00607735"/>
    <w:rsid w:val="00607ACA"/>
    <w:rsid w:val="00612562"/>
    <w:rsid w:val="00612563"/>
    <w:rsid w:val="00613901"/>
    <w:rsid w:val="00616D91"/>
    <w:rsid w:val="00617731"/>
    <w:rsid w:val="00622057"/>
    <w:rsid w:val="006227D3"/>
    <w:rsid w:val="00623047"/>
    <w:rsid w:val="00623ED0"/>
    <w:rsid w:val="00623FDE"/>
    <w:rsid w:val="0062561E"/>
    <w:rsid w:val="00625652"/>
    <w:rsid w:val="00626ED5"/>
    <w:rsid w:val="00627137"/>
    <w:rsid w:val="006345D6"/>
    <w:rsid w:val="00636E3D"/>
    <w:rsid w:val="00637903"/>
    <w:rsid w:val="00637C59"/>
    <w:rsid w:val="00640043"/>
    <w:rsid w:val="0064014A"/>
    <w:rsid w:val="00641F66"/>
    <w:rsid w:val="00642DDD"/>
    <w:rsid w:val="00643134"/>
    <w:rsid w:val="0064382D"/>
    <w:rsid w:val="00643EE8"/>
    <w:rsid w:val="006446DF"/>
    <w:rsid w:val="00645DA9"/>
    <w:rsid w:val="00646215"/>
    <w:rsid w:val="0064659B"/>
    <w:rsid w:val="0064706A"/>
    <w:rsid w:val="0065039E"/>
    <w:rsid w:val="006507F9"/>
    <w:rsid w:val="00652057"/>
    <w:rsid w:val="00654AB6"/>
    <w:rsid w:val="00655BE6"/>
    <w:rsid w:val="00656432"/>
    <w:rsid w:val="00656DCA"/>
    <w:rsid w:val="00660305"/>
    <w:rsid w:val="00661D1C"/>
    <w:rsid w:val="00662349"/>
    <w:rsid w:val="00664578"/>
    <w:rsid w:val="00665223"/>
    <w:rsid w:val="0066548E"/>
    <w:rsid w:val="0066594B"/>
    <w:rsid w:val="00670CE5"/>
    <w:rsid w:val="00671DCD"/>
    <w:rsid w:val="00673A46"/>
    <w:rsid w:val="00674889"/>
    <w:rsid w:val="00675155"/>
    <w:rsid w:val="00675E89"/>
    <w:rsid w:val="006814DB"/>
    <w:rsid w:val="006819CC"/>
    <w:rsid w:val="00681A11"/>
    <w:rsid w:val="00683F80"/>
    <w:rsid w:val="00686626"/>
    <w:rsid w:val="00686D02"/>
    <w:rsid w:val="00686E25"/>
    <w:rsid w:val="0069002F"/>
    <w:rsid w:val="00691130"/>
    <w:rsid w:val="006912EE"/>
    <w:rsid w:val="00692369"/>
    <w:rsid w:val="00692DB0"/>
    <w:rsid w:val="00692FD5"/>
    <w:rsid w:val="00695807"/>
    <w:rsid w:val="006963A0"/>
    <w:rsid w:val="00696C1C"/>
    <w:rsid w:val="00697BD2"/>
    <w:rsid w:val="006A04AE"/>
    <w:rsid w:val="006A2DD7"/>
    <w:rsid w:val="006A2E04"/>
    <w:rsid w:val="006A3215"/>
    <w:rsid w:val="006A4D11"/>
    <w:rsid w:val="006A56D6"/>
    <w:rsid w:val="006A6997"/>
    <w:rsid w:val="006B0425"/>
    <w:rsid w:val="006B0D42"/>
    <w:rsid w:val="006B2486"/>
    <w:rsid w:val="006B3A0C"/>
    <w:rsid w:val="006B7369"/>
    <w:rsid w:val="006C1096"/>
    <w:rsid w:val="006C1D3E"/>
    <w:rsid w:val="006C34AA"/>
    <w:rsid w:val="006C4133"/>
    <w:rsid w:val="006C414B"/>
    <w:rsid w:val="006C638B"/>
    <w:rsid w:val="006C766C"/>
    <w:rsid w:val="006D1C5B"/>
    <w:rsid w:val="006D2B83"/>
    <w:rsid w:val="006D3EFB"/>
    <w:rsid w:val="006D4F69"/>
    <w:rsid w:val="006D5220"/>
    <w:rsid w:val="006D6286"/>
    <w:rsid w:val="006D6662"/>
    <w:rsid w:val="006D754C"/>
    <w:rsid w:val="006E0243"/>
    <w:rsid w:val="006E29BA"/>
    <w:rsid w:val="006E2CC8"/>
    <w:rsid w:val="006E31BE"/>
    <w:rsid w:val="006E48DE"/>
    <w:rsid w:val="006E5318"/>
    <w:rsid w:val="006E5996"/>
    <w:rsid w:val="006E7672"/>
    <w:rsid w:val="006E793E"/>
    <w:rsid w:val="006E7B44"/>
    <w:rsid w:val="006F2209"/>
    <w:rsid w:val="006F4A92"/>
    <w:rsid w:val="006F530D"/>
    <w:rsid w:val="00701E81"/>
    <w:rsid w:val="00701F28"/>
    <w:rsid w:val="00703DBD"/>
    <w:rsid w:val="007041C6"/>
    <w:rsid w:val="0070508B"/>
    <w:rsid w:val="00705472"/>
    <w:rsid w:val="007055C5"/>
    <w:rsid w:val="00705AE0"/>
    <w:rsid w:val="00707055"/>
    <w:rsid w:val="00707EC7"/>
    <w:rsid w:val="00712062"/>
    <w:rsid w:val="007129FF"/>
    <w:rsid w:val="00715D8F"/>
    <w:rsid w:val="0071622F"/>
    <w:rsid w:val="00716FB9"/>
    <w:rsid w:val="00720E40"/>
    <w:rsid w:val="007221D0"/>
    <w:rsid w:val="0072610D"/>
    <w:rsid w:val="00726C5E"/>
    <w:rsid w:val="00726FBB"/>
    <w:rsid w:val="00732A0F"/>
    <w:rsid w:val="0073459D"/>
    <w:rsid w:val="00734674"/>
    <w:rsid w:val="007349EE"/>
    <w:rsid w:val="007352F2"/>
    <w:rsid w:val="0073560F"/>
    <w:rsid w:val="007357CF"/>
    <w:rsid w:val="00735C4B"/>
    <w:rsid w:val="007374BE"/>
    <w:rsid w:val="007401AB"/>
    <w:rsid w:val="00740E2E"/>
    <w:rsid w:val="00741E6B"/>
    <w:rsid w:val="007422A0"/>
    <w:rsid w:val="00743218"/>
    <w:rsid w:val="00745A22"/>
    <w:rsid w:val="007468FE"/>
    <w:rsid w:val="00747489"/>
    <w:rsid w:val="007517C0"/>
    <w:rsid w:val="007546F2"/>
    <w:rsid w:val="00757C6D"/>
    <w:rsid w:val="00761915"/>
    <w:rsid w:val="00761DC9"/>
    <w:rsid w:val="00762051"/>
    <w:rsid w:val="0076253B"/>
    <w:rsid w:val="007626F1"/>
    <w:rsid w:val="00763438"/>
    <w:rsid w:val="00764E9C"/>
    <w:rsid w:val="00766083"/>
    <w:rsid w:val="00766DC6"/>
    <w:rsid w:val="00767551"/>
    <w:rsid w:val="00770641"/>
    <w:rsid w:val="00771A8D"/>
    <w:rsid w:val="007744D0"/>
    <w:rsid w:val="00775601"/>
    <w:rsid w:val="00780896"/>
    <w:rsid w:val="00783C27"/>
    <w:rsid w:val="00784CE8"/>
    <w:rsid w:val="0078771B"/>
    <w:rsid w:val="007901F8"/>
    <w:rsid w:val="00794348"/>
    <w:rsid w:val="007944EB"/>
    <w:rsid w:val="007974B6"/>
    <w:rsid w:val="00797AE7"/>
    <w:rsid w:val="007A06C3"/>
    <w:rsid w:val="007A1470"/>
    <w:rsid w:val="007A19D2"/>
    <w:rsid w:val="007A263C"/>
    <w:rsid w:val="007A313F"/>
    <w:rsid w:val="007A7257"/>
    <w:rsid w:val="007A74DC"/>
    <w:rsid w:val="007B090B"/>
    <w:rsid w:val="007B2BF4"/>
    <w:rsid w:val="007B4EE6"/>
    <w:rsid w:val="007B54F0"/>
    <w:rsid w:val="007B6868"/>
    <w:rsid w:val="007B72EC"/>
    <w:rsid w:val="007C0209"/>
    <w:rsid w:val="007C0405"/>
    <w:rsid w:val="007C0E38"/>
    <w:rsid w:val="007C0E70"/>
    <w:rsid w:val="007C3D52"/>
    <w:rsid w:val="007C4DBB"/>
    <w:rsid w:val="007C4E75"/>
    <w:rsid w:val="007C6D57"/>
    <w:rsid w:val="007D0DC6"/>
    <w:rsid w:val="007D1D34"/>
    <w:rsid w:val="007D6C3E"/>
    <w:rsid w:val="007D702E"/>
    <w:rsid w:val="007D761F"/>
    <w:rsid w:val="007E0412"/>
    <w:rsid w:val="007E24E9"/>
    <w:rsid w:val="007E2C33"/>
    <w:rsid w:val="007E3370"/>
    <w:rsid w:val="007E40A5"/>
    <w:rsid w:val="007E4EEA"/>
    <w:rsid w:val="007E6457"/>
    <w:rsid w:val="007E6DFE"/>
    <w:rsid w:val="007E7104"/>
    <w:rsid w:val="007E757D"/>
    <w:rsid w:val="007F0625"/>
    <w:rsid w:val="007F0C90"/>
    <w:rsid w:val="007F35F0"/>
    <w:rsid w:val="007F3B93"/>
    <w:rsid w:val="007F44B1"/>
    <w:rsid w:val="007F49E3"/>
    <w:rsid w:val="007F6569"/>
    <w:rsid w:val="007F6731"/>
    <w:rsid w:val="007F6C0F"/>
    <w:rsid w:val="007F708B"/>
    <w:rsid w:val="007F75D6"/>
    <w:rsid w:val="007F7C5F"/>
    <w:rsid w:val="0080104B"/>
    <w:rsid w:val="00801FAC"/>
    <w:rsid w:val="0080234B"/>
    <w:rsid w:val="0080270D"/>
    <w:rsid w:val="00802A00"/>
    <w:rsid w:val="00803906"/>
    <w:rsid w:val="0080459E"/>
    <w:rsid w:val="00804E18"/>
    <w:rsid w:val="008064C1"/>
    <w:rsid w:val="00806585"/>
    <w:rsid w:val="008073D8"/>
    <w:rsid w:val="0081280A"/>
    <w:rsid w:val="00812E87"/>
    <w:rsid w:val="0081331D"/>
    <w:rsid w:val="0081385B"/>
    <w:rsid w:val="00814626"/>
    <w:rsid w:val="00814F3F"/>
    <w:rsid w:val="00815E3A"/>
    <w:rsid w:val="00820773"/>
    <w:rsid w:val="00820E8E"/>
    <w:rsid w:val="00821969"/>
    <w:rsid w:val="00822D5B"/>
    <w:rsid w:val="00826597"/>
    <w:rsid w:val="00830808"/>
    <w:rsid w:val="008308A1"/>
    <w:rsid w:val="00832ACD"/>
    <w:rsid w:val="0083387F"/>
    <w:rsid w:val="00835D19"/>
    <w:rsid w:val="00840340"/>
    <w:rsid w:val="00840494"/>
    <w:rsid w:val="00841593"/>
    <w:rsid w:val="00841C79"/>
    <w:rsid w:val="00841DAC"/>
    <w:rsid w:val="00843913"/>
    <w:rsid w:val="00843DA2"/>
    <w:rsid w:val="00845143"/>
    <w:rsid w:val="00846D85"/>
    <w:rsid w:val="00846E3B"/>
    <w:rsid w:val="00847AB5"/>
    <w:rsid w:val="00847D36"/>
    <w:rsid w:val="0085029D"/>
    <w:rsid w:val="008507B1"/>
    <w:rsid w:val="00854C6C"/>
    <w:rsid w:val="00854CB4"/>
    <w:rsid w:val="00857421"/>
    <w:rsid w:val="00857E9D"/>
    <w:rsid w:val="0086006D"/>
    <w:rsid w:val="00860209"/>
    <w:rsid w:val="0086114C"/>
    <w:rsid w:val="00861900"/>
    <w:rsid w:val="00862E57"/>
    <w:rsid w:val="00864B32"/>
    <w:rsid w:val="00865CAA"/>
    <w:rsid w:val="00866295"/>
    <w:rsid w:val="00867541"/>
    <w:rsid w:val="008677D5"/>
    <w:rsid w:val="00867E34"/>
    <w:rsid w:val="00867E50"/>
    <w:rsid w:val="008708AA"/>
    <w:rsid w:val="008717D9"/>
    <w:rsid w:val="00873BDB"/>
    <w:rsid w:val="00873D51"/>
    <w:rsid w:val="00873EA8"/>
    <w:rsid w:val="00876465"/>
    <w:rsid w:val="0087732C"/>
    <w:rsid w:val="00877668"/>
    <w:rsid w:val="008803B6"/>
    <w:rsid w:val="00882A70"/>
    <w:rsid w:val="00882AB1"/>
    <w:rsid w:val="00883A0E"/>
    <w:rsid w:val="00883AA9"/>
    <w:rsid w:val="008846DF"/>
    <w:rsid w:val="008847A0"/>
    <w:rsid w:val="00885B0E"/>
    <w:rsid w:val="0088754D"/>
    <w:rsid w:val="00887C61"/>
    <w:rsid w:val="00892CE8"/>
    <w:rsid w:val="00893862"/>
    <w:rsid w:val="00893A30"/>
    <w:rsid w:val="0089636B"/>
    <w:rsid w:val="008973C2"/>
    <w:rsid w:val="00897F9E"/>
    <w:rsid w:val="00897FF5"/>
    <w:rsid w:val="008A0840"/>
    <w:rsid w:val="008A3E57"/>
    <w:rsid w:val="008A5669"/>
    <w:rsid w:val="008A5972"/>
    <w:rsid w:val="008A6178"/>
    <w:rsid w:val="008B0510"/>
    <w:rsid w:val="008B06EA"/>
    <w:rsid w:val="008B0BBC"/>
    <w:rsid w:val="008B1F8F"/>
    <w:rsid w:val="008B282B"/>
    <w:rsid w:val="008B2E8C"/>
    <w:rsid w:val="008B6B48"/>
    <w:rsid w:val="008B6C56"/>
    <w:rsid w:val="008B733F"/>
    <w:rsid w:val="008C0535"/>
    <w:rsid w:val="008C1535"/>
    <w:rsid w:val="008C1AAC"/>
    <w:rsid w:val="008C5E88"/>
    <w:rsid w:val="008C5F06"/>
    <w:rsid w:val="008C62AE"/>
    <w:rsid w:val="008C6310"/>
    <w:rsid w:val="008D74D9"/>
    <w:rsid w:val="008D7A17"/>
    <w:rsid w:val="008E23AE"/>
    <w:rsid w:val="008E2AF8"/>
    <w:rsid w:val="008E3B92"/>
    <w:rsid w:val="008E48A4"/>
    <w:rsid w:val="008E4FC4"/>
    <w:rsid w:val="008E57BE"/>
    <w:rsid w:val="008E58A9"/>
    <w:rsid w:val="008E67BF"/>
    <w:rsid w:val="008E6D28"/>
    <w:rsid w:val="008E73B3"/>
    <w:rsid w:val="008F02D1"/>
    <w:rsid w:val="008F4D6E"/>
    <w:rsid w:val="008F520D"/>
    <w:rsid w:val="008F5473"/>
    <w:rsid w:val="008F5E61"/>
    <w:rsid w:val="008F6EA6"/>
    <w:rsid w:val="00901923"/>
    <w:rsid w:val="009024D5"/>
    <w:rsid w:val="009027C5"/>
    <w:rsid w:val="00902BDD"/>
    <w:rsid w:val="0090354F"/>
    <w:rsid w:val="00904036"/>
    <w:rsid w:val="00907EB7"/>
    <w:rsid w:val="00910301"/>
    <w:rsid w:val="00911CA1"/>
    <w:rsid w:val="009147E1"/>
    <w:rsid w:val="00920CC7"/>
    <w:rsid w:val="00920D31"/>
    <w:rsid w:val="00922435"/>
    <w:rsid w:val="00923087"/>
    <w:rsid w:val="00924323"/>
    <w:rsid w:val="009244BE"/>
    <w:rsid w:val="009244C8"/>
    <w:rsid w:val="00924DC1"/>
    <w:rsid w:val="009250DD"/>
    <w:rsid w:val="009251D9"/>
    <w:rsid w:val="009257E5"/>
    <w:rsid w:val="00925910"/>
    <w:rsid w:val="009269AF"/>
    <w:rsid w:val="009269CC"/>
    <w:rsid w:val="0092734D"/>
    <w:rsid w:val="009277EF"/>
    <w:rsid w:val="0093251E"/>
    <w:rsid w:val="00932F6E"/>
    <w:rsid w:val="00933683"/>
    <w:rsid w:val="009352D0"/>
    <w:rsid w:val="0093790F"/>
    <w:rsid w:val="00937A47"/>
    <w:rsid w:val="00941B75"/>
    <w:rsid w:val="00942834"/>
    <w:rsid w:val="00943287"/>
    <w:rsid w:val="00944175"/>
    <w:rsid w:val="00946213"/>
    <w:rsid w:val="00946C1B"/>
    <w:rsid w:val="009505A5"/>
    <w:rsid w:val="009505FC"/>
    <w:rsid w:val="00950B99"/>
    <w:rsid w:val="00950F45"/>
    <w:rsid w:val="00952412"/>
    <w:rsid w:val="00954E11"/>
    <w:rsid w:val="00956B05"/>
    <w:rsid w:val="00956EEB"/>
    <w:rsid w:val="0095708D"/>
    <w:rsid w:val="00957FBE"/>
    <w:rsid w:val="009616CF"/>
    <w:rsid w:val="00964CE4"/>
    <w:rsid w:val="00965213"/>
    <w:rsid w:val="00966113"/>
    <w:rsid w:val="009712C7"/>
    <w:rsid w:val="00972D8C"/>
    <w:rsid w:val="00973BC0"/>
    <w:rsid w:val="00973F13"/>
    <w:rsid w:val="009753D0"/>
    <w:rsid w:val="00975EB4"/>
    <w:rsid w:val="00977413"/>
    <w:rsid w:val="00977D26"/>
    <w:rsid w:val="009823BA"/>
    <w:rsid w:val="00982AD3"/>
    <w:rsid w:val="0098446F"/>
    <w:rsid w:val="00984D11"/>
    <w:rsid w:val="00987321"/>
    <w:rsid w:val="009903A2"/>
    <w:rsid w:val="00990BF4"/>
    <w:rsid w:val="00991E4D"/>
    <w:rsid w:val="0099367D"/>
    <w:rsid w:val="009971E7"/>
    <w:rsid w:val="009974EC"/>
    <w:rsid w:val="009A1EB5"/>
    <w:rsid w:val="009A26D6"/>
    <w:rsid w:val="009A2817"/>
    <w:rsid w:val="009A2C89"/>
    <w:rsid w:val="009A61C2"/>
    <w:rsid w:val="009A73B2"/>
    <w:rsid w:val="009B1543"/>
    <w:rsid w:val="009B2234"/>
    <w:rsid w:val="009B24D9"/>
    <w:rsid w:val="009B2874"/>
    <w:rsid w:val="009B2B49"/>
    <w:rsid w:val="009B401D"/>
    <w:rsid w:val="009B6896"/>
    <w:rsid w:val="009B7178"/>
    <w:rsid w:val="009B71DA"/>
    <w:rsid w:val="009B7941"/>
    <w:rsid w:val="009C05B8"/>
    <w:rsid w:val="009C07FA"/>
    <w:rsid w:val="009C5A32"/>
    <w:rsid w:val="009D0163"/>
    <w:rsid w:val="009D0684"/>
    <w:rsid w:val="009D09CB"/>
    <w:rsid w:val="009D0A30"/>
    <w:rsid w:val="009D0AC3"/>
    <w:rsid w:val="009D1019"/>
    <w:rsid w:val="009D30F4"/>
    <w:rsid w:val="009D4889"/>
    <w:rsid w:val="009D49DE"/>
    <w:rsid w:val="009D586A"/>
    <w:rsid w:val="009D6104"/>
    <w:rsid w:val="009D6706"/>
    <w:rsid w:val="009D721A"/>
    <w:rsid w:val="009E187E"/>
    <w:rsid w:val="009E2248"/>
    <w:rsid w:val="009E7DDF"/>
    <w:rsid w:val="009F02BA"/>
    <w:rsid w:val="009F04BE"/>
    <w:rsid w:val="009F201B"/>
    <w:rsid w:val="009F2C11"/>
    <w:rsid w:val="009F3294"/>
    <w:rsid w:val="009F61EB"/>
    <w:rsid w:val="009F7B3B"/>
    <w:rsid w:val="009F7C2F"/>
    <w:rsid w:val="00A01C22"/>
    <w:rsid w:val="00A02B26"/>
    <w:rsid w:val="00A02BCE"/>
    <w:rsid w:val="00A03E02"/>
    <w:rsid w:val="00A04105"/>
    <w:rsid w:val="00A051C2"/>
    <w:rsid w:val="00A074E5"/>
    <w:rsid w:val="00A07A1F"/>
    <w:rsid w:val="00A07BD2"/>
    <w:rsid w:val="00A17D78"/>
    <w:rsid w:val="00A2244A"/>
    <w:rsid w:val="00A2295D"/>
    <w:rsid w:val="00A23805"/>
    <w:rsid w:val="00A2638D"/>
    <w:rsid w:val="00A26A30"/>
    <w:rsid w:val="00A26B10"/>
    <w:rsid w:val="00A2765B"/>
    <w:rsid w:val="00A27AB9"/>
    <w:rsid w:val="00A32721"/>
    <w:rsid w:val="00A33E0C"/>
    <w:rsid w:val="00A366D9"/>
    <w:rsid w:val="00A36754"/>
    <w:rsid w:val="00A368B4"/>
    <w:rsid w:val="00A40B4E"/>
    <w:rsid w:val="00A41CDA"/>
    <w:rsid w:val="00A43342"/>
    <w:rsid w:val="00A43BA0"/>
    <w:rsid w:val="00A452B0"/>
    <w:rsid w:val="00A46F4C"/>
    <w:rsid w:val="00A47652"/>
    <w:rsid w:val="00A47783"/>
    <w:rsid w:val="00A47FB1"/>
    <w:rsid w:val="00A5229A"/>
    <w:rsid w:val="00A53151"/>
    <w:rsid w:val="00A5348E"/>
    <w:rsid w:val="00A54260"/>
    <w:rsid w:val="00A54E65"/>
    <w:rsid w:val="00A6563D"/>
    <w:rsid w:val="00A71552"/>
    <w:rsid w:val="00A71E5F"/>
    <w:rsid w:val="00A724CC"/>
    <w:rsid w:val="00A74C05"/>
    <w:rsid w:val="00A76B09"/>
    <w:rsid w:val="00A80221"/>
    <w:rsid w:val="00A80E1D"/>
    <w:rsid w:val="00A81590"/>
    <w:rsid w:val="00A81EE8"/>
    <w:rsid w:val="00A82973"/>
    <w:rsid w:val="00A82C8C"/>
    <w:rsid w:val="00A83486"/>
    <w:rsid w:val="00A8541C"/>
    <w:rsid w:val="00A8690D"/>
    <w:rsid w:val="00A87965"/>
    <w:rsid w:val="00A87B8B"/>
    <w:rsid w:val="00A87D07"/>
    <w:rsid w:val="00A902DD"/>
    <w:rsid w:val="00A92D9C"/>
    <w:rsid w:val="00A940BF"/>
    <w:rsid w:val="00A95AA4"/>
    <w:rsid w:val="00A97294"/>
    <w:rsid w:val="00AA101F"/>
    <w:rsid w:val="00AA1349"/>
    <w:rsid w:val="00AA2638"/>
    <w:rsid w:val="00AA28EE"/>
    <w:rsid w:val="00AA2940"/>
    <w:rsid w:val="00AA60D5"/>
    <w:rsid w:val="00AA6BC3"/>
    <w:rsid w:val="00AA707D"/>
    <w:rsid w:val="00AA7A37"/>
    <w:rsid w:val="00AA7BFA"/>
    <w:rsid w:val="00AB11BD"/>
    <w:rsid w:val="00AB2B3F"/>
    <w:rsid w:val="00AB5B25"/>
    <w:rsid w:val="00AB61B8"/>
    <w:rsid w:val="00AC1824"/>
    <w:rsid w:val="00AC1E13"/>
    <w:rsid w:val="00AC2006"/>
    <w:rsid w:val="00AC2251"/>
    <w:rsid w:val="00AC3E08"/>
    <w:rsid w:val="00AC61EA"/>
    <w:rsid w:val="00AC7169"/>
    <w:rsid w:val="00AC72B4"/>
    <w:rsid w:val="00AD5EE3"/>
    <w:rsid w:val="00AE0A76"/>
    <w:rsid w:val="00AE2315"/>
    <w:rsid w:val="00AE3041"/>
    <w:rsid w:val="00AE491B"/>
    <w:rsid w:val="00AE55AA"/>
    <w:rsid w:val="00AE6398"/>
    <w:rsid w:val="00AE6DBE"/>
    <w:rsid w:val="00AE6E12"/>
    <w:rsid w:val="00AE7AA7"/>
    <w:rsid w:val="00AF10CD"/>
    <w:rsid w:val="00AF12DC"/>
    <w:rsid w:val="00AF3910"/>
    <w:rsid w:val="00AF70F9"/>
    <w:rsid w:val="00B00EC0"/>
    <w:rsid w:val="00B0165D"/>
    <w:rsid w:val="00B0391F"/>
    <w:rsid w:val="00B04ACB"/>
    <w:rsid w:val="00B06A95"/>
    <w:rsid w:val="00B1368F"/>
    <w:rsid w:val="00B15C18"/>
    <w:rsid w:val="00B15E76"/>
    <w:rsid w:val="00B16526"/>
    <w:rsid w:val="00B168C8"/>
    <w:rsid w:val="00B17073"/>
    <w:rsid w:val="00B1787D"/>
    <w:rsid w:val="00B20517"/>
    <w:rsid w:val="00B21BA7"/>
    <w:rsid w:val="00B21E75"/>
    <w:rsid w:val="00B2471F"/>
    <w:rsid w:val="00B255FE"/>
    <w:rsid w:val="00B2621C"/>
    <w:rsid w:val="00B3099C"/>
    <w:rsid w:val="00B3166D"/>
    <w:rsid w:val="00B3198E"/>
    <w:rsid w:val="00B33BC4"/>
    <w:rsid w:val="00B3611D"/>
    <w:rsid w:val="00B41DB2"/>
    <w:rsid w:val="00B441E4"/>
    <w:rsid w:val="00B45CAA"/>
    <w:rsid w:val="00B502E0"/>
    <w:rsid w:val="00B52BFB"/>
    <w:rsid w:val="00B52CCF"/>
    <w:rsid w:val="00B5383F"/>
    <w:rsid w:val="00B541CE"/>
    <w:rsid w:val="00B5663B"/>
    <w:rsid w:val="00B5782F"/>
    <w:rsid w:val="00B608A5"/>
    <w:rsid w:val="00B63339"/>
    <w:rsid w:val="00B657E2"/>
    <w:rsid w:val="00B65BDF"/>
    <w:rsid w:val="00B70E21"/>
    <w:rsid w:val="00B7121A"/>
    <w:rsid w:val="00B73D0F"/>
    <w:rsid w:val="00B7691C"/>
    <w:rsid w:val="00B804CD"/>
    <w:rsid w:val="00B81CB5"/>
    <w:rsid w:val="00B824A8"/>
    <w:rsid w:val="00B848CF"/>
    <w:rsid w:val="00B84B24"/>
    <w:rsid w:val="00B84B79"/>
    <w:rsid w:val="00B85810"/>
    <w:rsid w:val="00B85C77"/>
    <w:rsid w:val="00B85D35"/>
    <w:rsid w:val="00B8620A"/>
    <w:rsid w:val="00B86404"/>
    <w:rsid w:val="00B86B1B"/>
    <w:rsid w:val="00B86E5F"/>
    <w:rsid w:val="00B87A47"/>
    <w:rsid w:val="00B87BD4"/>
    <w:rsid w:val="00B87E82"/>
    <w:rsid w:val="00B909B4"/>
    <w:rsid w:val="00B90EE6"/>
    <w:rsid w:val="00B91121"/>
    <w:rsid w:val="00B91171"/>
    <w:rsid w:val="00B933CE"/>
    <w:rsid w:val="00B95208"/>
    <w:rsid w:val="00B95AE8"/>
    <w:rsid w:val="00B95B4F"/>
    <w:rsid w:val="00B95F15"/>
    <w:rsid w:val="00BA17C9"/>
    <w:rsid w:val="00BA17F3"/>
    <w:rsid w:val="00BA34E7"/>
    <w:rsid w:val="00BA361C"/>
    <w:rsid w:val="00BA3E3E"/>
    <w:rsid w:val="00BA4A91"/>
    <w:rsid w:val="00BA71FB"/>
    <w:rsid w:val="00BB0060"/>
    <w:rsid w:val="00BB0681"/>
    <w:rsid w:val="00BB22F8"/>
    <w:rsid w:val="00BB2847"/>
    <w:rsid w:val="00BB43D6"/>
    <w:rsid w:val="00BB7F9C"/>
    <w:rsid w:val="00BC07E2"/>
    <w:rsid w:val="00BC1793"/>
    <w:rsid w:val="00BC2595"/>
    <w:rsid w:val="00BC4560"/>
    <w:rsid w:val="00BC48C2"/>
    <w:rsid w:val="00BC4A2C"/>
    <w:rsid w:val="00BC4B3F"/>
    <w:rsid w:val="00BC5BE3"/>
    <w:rsid w:val="00BC6D55"/>
    <w:rsid w:val="00BC737C"/>
    <w:rsid w:val="00BD256B"/>
    <w:rsid w:val="00BD2CC5"/>
    <w:rsid w:val="00BD3F86"/>
    <w:rsid w:val="00BD40C4"/>
    <w:rsid w:val="00BD697F"/>
    <w:rsid w:val="00BD6DE4"/>
    <w:rsid w:val="00BE168D"/>
    <w:rsid w:val="00BE1B69"/>
    <w:rsid w:val="00BE32A7"/>
    <w:rsid w:val="00BE4370"/>
    <w:rsid w:val="00BE69C6"/>
    <w:rsid w:val="00BF08DF"/>
    <w:rsid w:val="00BF1A17"/>
    <w:rsid w:val="00BF2D35"/>
    <w:rsid w:val="00BF521F"/>
    <w:rsid w:val="00C0001E"/>
    <w:rsid w:val="00C00BD4"/>
    <w:rsid w:val="00C01003"/>
    <w:rsid w:val="00C01697"/>
    <w:rsid w:val="00C018FB"/>
    <w:rsid w:val="00C02DD4"/>
    <w:rsid w:val="00C03784"/>
    <w:rsid w:val="00C04712"/>
    <w:rsid w:val="00C0744E"/>
    <w:rsid w:val="00C10AB1"/>
    <w:rsid w:val="00C11775"/>
    <w:rsid w:val="00C11802"/>
    <w:rsid w:val="00C11D6A"/>
    <w:rsid w:val="00C13279"/>
    <w:rsid w:val="00C13751"/>
    <w:rsid w:val="00C15F51"/>
    <w:rsid w:val="00C16BA4"/>
    <w:rsid w:val="00C17BB4"/>
    <w:rsid w:val="00C21BCF"/>
    <w:rsid w:val="00C22172"/>
    <w:rsid w:val="00C22E97"/>
    <w:rsid w:val="00C245A8"/>
    <w:rsid w:val="00C26EA9"/>
    <w:rsid w:val="00C303AB"/>
    <w:rsid w:val="00C31816"/>
    <w:rsid w:val="00C3586B"/>
    <w:rsid w:val="00C367CB"/>
    <w:rsid w:val="00C37B2B"/>
    <w:rsid w:val="00C4008A"/>
    <w:rsid w:val="00C410D4"/>
    <w:rsid w:val="00C41B42"/>
    <w:rsid w:val="00C42F71"/>
    <w:rsid w:val="00C44CD3"/>
    <w:rsid w:val="00C45E7A"/>
    <w:rsid w:val="00C46D19"/>
    <w:rsid w:val="00C46E69"/>
    <w:rsid w:val="00C470FD"/>
    <w:rsid w:val="00C5224A"/>
    <w:rsid w:val="00C52789"/>
    <w:rsid w:val="00C53BB5"/>
    <w:rsid w:val="00C54D88"/>
    <w:rsid w:val="00C567FA"/>
    <w:rsid w:val="00C57073"/>
    <w:rsid w:val="00C60C56"/>
    <w:rsid w:val="00C63621"/>
    <w:rsid w:val="00C6376C"/>
    <w:rsid w:val="00C641C7"/>
    <w:rsid w:val="00C64EFA"/>
    <w:rsid w:val="00C70CF3"/>
    <w:rsid w:val="00C71FD9"/>
    <w:rsid w:val="00C72BEE"/>
    <w:rsid w:val="00C7473C"/>
    <w:rsid w:val="00C748AD"/>
    <w:rsid w:val="00C76998"/>
    <w:rsid w:val="00C77308"/>
    <w:rsid w:val="00C77560"/>
    <w:rsid w:val="00C77C1A"/>
    <w:rsid w:val="00C80877"/>
    <w:rsid w:val="00C80981"/>
    <w:rsid w:val="00C839DB"/>
    <w:rsid w:val="00C84816"/>
    <w:rsid w:val="00C85B0C"/>
    <w:rsid w:val="00C86088"/>
    <w:rsid w:val="00C866BA"/>
    <w:rsid w:val="00C87C62"/>
    <w:rsid w:val="00C92053"/>
    <w:rsid w:val="00C949CB"/>
    <w:rsid w:val="00C94E46"/>
    <w:rsid w:val="00C950E0"/>
    <w:rsid w:val="00C95A61"/>
    <w:rsid w:val="00C95AD9"/>
    <w:rsid w:val="00C97919"/>
    <w:rsid w:val="00CA1DE8"/>
    <w:rsid w:val="00CA25A8"/>
    <w:rsid w:val="00CA3C76"/>
    <w:rsid w:val="00CA3CDF"/>
    <w:rsid w:val="00CA3FBB"/>
    <w:rsid w:val="00CA3FF0"/>
    <w:rsid w:val="00CA5AF2"/>
    <w:rsid w:val="00CA68D0"/>
    <w:rsid w:val="00CA7F31"/>
    <w:rsid w:val="00CB07EE"/>
    <w:rsid w:val="00CB24E1"/>
    <w:rsid w:val="00CB3334"/>
    <w:rsid w:val="00CB4254"/>
    <w:rsid w:val="00CB4727"/>
    <w:rsid w:val="00CB71C0"/>
    <w:rsid w:val="00CB7377"/>
    <w:rsid w:val="00CC2F6D"/>
    <w:rsid w:val="00CC3A70"/>
    <w:rsid w:val="00CC4ACB"/>
    <w:rsid w:val="00CC5E28"/>
    <w:rsid w:val="00CC7C68"/>
    <w:rsid w:val="00CD7F2C"/>
    <w:rsid w:val="00CE08FF"/>
    <w:rsid w:val="00CE26EC"/>
    <w:rsid w:val="00CE2ADE"/>
    <w:rsid w:val="00CE3CD7"/>
    <w:rsid w:val="00CE4994"/>
    <w:rsid w:val="00CE7551"/>
    <w:rsid w:val="00CF02CF"/>
    <w:rsid w:val="00CF04CA"/>
    <w:rsid w:val="00CF0B74"/>
    <w:rsid w:val="00CF6D77"/>
    <w:rsid w:val="00CF7112"/>
    <w:rsid w:val="00CF774E"/>
    <w:rsid w:val="00D03A3E"/>
    <w:rsid w:val="00D05855"/>
    <w:rsid w:val="00D107C6"/>
    <w:rsid w:val="00D14339"/>
    <w:rsid w:val="00D16673"/>
    <w:rsid w:val="00D16C80"/>
    <w:rsid w:val="00D20727"/>
    <w:rsid w:val="00D20BB0"/>
    <w:rsid w:val="00D20DEA"/>
    <w:rsid w:val="00D21D35"/>
    <w:rsid w:val="00D24371"/>
    <w:rsid w:val="00D249EC"/>
    <w:rsid w:val="00D269C5"/>
    <w:rsid w:val="00D27227"/>
    <w:rsid w:val="00D3011E"/>
    <w:rsid w:val="00D3016D"/>
    <w:rsid w:val="00D3444A"/>
    <w:rsid w:val="00D34F75"/>
    <w:rsid w:val="00D3553A"/>
    <w:rsid w:val="00D35E0E"/>
    <w:rsid w:val="00D36E47"/>
    <w:rsid w:val="00D40406"/>
    <w:rsid w:val="00D410C9"/>
    <w:rsid w:val="00D41A33"/>
    <w:rsid w:val="00D4376E"/>
    <w:rsid w:val="00D45580"/>
    <w:rsid w:val="00D45A78"/>
    <w:rsid w:val="00D4604E"/>
    <w:rsid w:val="00D47C04"/>
    <w:rsid w:val="00D50636"/>
    <w:rsid w:val="00D506A3"/>
    <w:rsid w:val="00D50FFA"/>
    <w:rsid w:val="00D5127E"/>
    <w:rsid w:val="00D51638"/>
    <w:rsid w:val="00D53C51"/>
    <w:rsid w:val="00D565F1"/>
    <w:rsid w:val="00D56853"/>
    <w:rsid w:val="00D57CE5"/>
    <w:rsid w:val="00D6063B"/>
    <w:rsid w:val="00D62AD5"/>
    <w:rsid w:val="00D63036"/>
    <w:rsid w:val="00D64D27"/>
    <w:rsid w:val="00D65123"/>
    <w:rsid w:val="00D65596"/>
    <w:rsid w:val="00D66C25"/>
    <w:rsid w:val="00D66C4D"/>
    <w:rsid w:val="00D66F1B"/>
    <w:rsid w:val="00D72031"/>
    <w:rsid w:val="00D72332"/>
    <w:rsid w:val="00D74E96"/>
    <w:rsid w:val="00D76E70"/>
    <w:rsid w:val="00D8000E"/>
    <w:rsid w:val="00D81F83"/>
    <w:rsid w:val="00D824D4"/>
    <w:rsid w:val="00D83F1C"/>
    <w:rsid w:val="00D8416F"/>
    <w:rsid w:val="00D85D14"/>
    <w:rsid w:val="00D86854"/>
    <w:rsid w:val="00D86D61"/>
    <w:rsid w:val="00D87AC3"/>
    <w:rsid w:val="00D90568"/>
    <w:rsid w:val="00D910A3"/>
    <w:rsid w:val="00D9159E"/>
    <w:rsid w:val="00D915C1"/>
    <w:rsid w:val="00D91E45"/>
    <w:rsid w:val="00D91E4D"/>
    <w:rsid w:val="00D945D0"/>
    <w:rsid w:val="00D948F1"/>
    <w:rsid w:val="00D96A89"/>
    <w:rsid w:val="00DA1A5F"/>
    <w:rsid w:val="00DA1CB0"/>
    <w:rsid w:val="00DA22EA"/>
    <w:rsid w:val="00DA2ED6"/>
    <w:rsid w:val="00DA3CAD"/>
    <w:rsid w:val="00DA53E2"/>
    <w:rsid w:val="00DA599B"/>
    <w:rsid w:val="00DA7003"/>
    <w:rsid w:val="00DB02A4"/>
    <w:rsid w:val="00DB2A09"/>
    <w:rsid w:val="00DB3F73"/>
    <w:rsid w:val="00DB4325"/>
    <w:rsid w:val="00DB5B72"/>
    <w:rsid w:val="00DB675A"/>
    <w:rsid w:val="00DB6A49"/>
    <w:rsid w:val="00DC0A18"/>
    <w:rsid w:val="00DC0A7D"/>
    <w:rsid w:val="00DC10B6"/>
    <w:rsid w:val="00DC11EF"/>
    <w:rsid w:val="00DC1A0E"/>
    <w:rsid w:val="00DC5107"/>
    <w:rsid w:val="00DC52F4"/>
    <w:rsid w:val="00DC5593"/>
    <w:rsid w:val="00DC6033"/>
    <w:rsid w:val="00DC6732"/>
    <w:rsid w:val="00DC69E1"/>
    <w:rsid w:val="00DD19CC"/>
    <w:rsid w:val="00DD1B5F"/>
    <w:rsid w:val="00DD1F41"/>
    <w:rsid w:val="00DD4AC9"/>
    <w:rsid w:val="00DD4DEC"/>
    <w:rsid w:val="00DD659A"/>
    <w:rsid w:val="00DD74FB"/>
    <w:rsid w:val="00DD7C8E"/>
    <w:rsid w:val="00DE07F7"/>
    <w:rsid w:val="00DE0D4C"/>
    <w:rsid w:val="00DE1EB7"/>
    <w:rsid w:val="00DE1FC0"/>
    <w:rsid w:val="00DE2426"/>
    <w:rsid w:val="00DE29C2"/>
    <w:rsid w:val="00DE29C9"/>
    <w:rsid w:val="00DE7911"/>
    <w:rsid w:val="00DF007F"/>
    <w:rsid w:val="00DF077B"/>
    <w:rsid w:val="00DF1602"/>
    <w:rsid w:val="00DF25E7"/>
    <w:rsid w:val="00DF28C1"/>
    <w:rsid w:val="00DF2F23"/>
    <w:rsid w:val="00DF36B2"/>
    <w:rsid w:val="00DF3EEA"/>
    <w:rsid w:val="00DF73FE"/>
    <w:rsid w:val="00E000D4"/>
    <w:rsid w:val="00E01F0C"/>
    <w:rsid w:val="00E02C02"/>
    <w:rsid w:val="00E0311A"/>
    <w:rsid w:val="00E03AF8"/>
    <w:rsid w:val="00E04C84"/>
    <w:rsid w:val="00E05883"/>
    <w:rsid w:val="00E05D50"/>
    <w:rsid w:val="00E072C7"/>
    <w:rsid w:val="00E111CC"/>
    <w:rsid w:val="00E15D40"/>
    <w:rsid w:val="00E15F3E"/>
    <w:rsid w:val="00E1635B"/>
    <w:rsid w:val="00E2055E"/>
    <w:rsid w:val="00E20EFF"/>
    <w:rsid w:val="00E2132D"/>
    <w:rsid w:val="00E21B55"/>
    <w:rsid w:val="00E21E25"/>
    <w:rsid w:val="00E2323E"/>
    <w:rsid w:val="00E243AA"/>
    <w:rsid w:val="00E24BD4"/>
    <w:rsid w:val="00E24CEF"/>
    <w:rsid w:val="00E251C6"/>
    <w:rsid w:val="00E2691E"/>
    <w:rsid w:val="00E2707F"/>
    <w:rsid w:val="00E3197C"/>
    <w:rsid w:val="00E32034"/>
    <w:rsid w:val="00E33578"/>
    <w:rsid w:val="00E339B6"/>
    <w:rsid w:val="00E33BFB"/>
    <w:rsid w:val="00E33CD7"/>
    <w:rsid w:val="00E35720"/>
    <w:rsid w:val="00E35D41"/>
    <w:rsid w:val="00E368B2"/>
    <w:rsid w:val="00E377C7"/>
    <w:rsid w:val="00E41D84"/>
    <w:rsid w:val="00E4225B"/>
    <w:rsid w:val="00E423E7"/>
    <w:rsid w:val="00E4387D"/>
    <w:rsid w:val="00E4397B"/>
    <w:rsid w:val="00E46CAE"/>
    <w:rsid w:val="00E4713E"/>
    <w:rsid w:val="00E508B2"/>
    <w:rsid w:val="00E51259"/>
    <w:rsid w:val="00E54284"/>
    <w:rsid w:val="00E54D8B"/>
    <w:rsid w:val="00E560C4"/>
    <w:rsid w:val="00E56C1E"/>
    <w:rsid w:val="00E571AC"/>
    <w:rsid w:val="00E60538"/>
    <w:rsid w:val="00E609D7"/>
    <w:rsid w:val="00E61D56"/>
    <w:rsid w:val="00E62400"/>
    <w:rsid w:val="00E62544"/>
    <w:rsid w:val="00E6257F"/>
    <w:rsid w:val="00E62620"/>
    <w:rsid w:val="00E62C37"/>
    <w:rsid w:val="00E64B74"/>
    <w:rsid w:val="00E64F72"/>
    <w:rsid w:val="00E652FB"/>
    <w:rsid w:val="00E65B7D"/>
    <w:rsid w:val="00E66456"/>
    <w:rsid w:val="00E677DA"/>
    <w:rsid w:val="00E70817"/>
    <w:rsid w:val="00E70B6A"/>
    <w:rsid w:val="00E71FF4"/>
    <w:rsid w:val="00E7204F"/>
    <w:rsid w:val="00E7347F"/>
    <w:rsid w:val="00E74505"/>
    <w:rsid w:val="00E74980"/>
    <w:rsid w:val="00E74998"/>
    <w:rsid w:val="00E75F77"/>
    <w:rsid w:val="00E7621C"/>
    <w:rsid w:val="00E77CAA"/>
    <w:rsid w:val="00E77EBA"/>
    <w:rsid w:val="00E82B01"/>
    <w:rsid w:val="00E82B03"/>
    <w:rsid w:val="00E84217"/>
    <w:rsid w:val="00E86722"/>
    <w:rsid w:val="00E87165"/>
    <w:rsid w:val="00E876B6"/>
    <w:rsid w:val="00E91B1A"/>
    <w:rsid w:val="00E92BA1"/>
    <w:rsid w:val="00E92CD8"/>
    <w:rsid w:val="00E948FA"/>
    <w:rsid w:val="00E97F33"/>
    <w:rsid w:val="00EA12CF"/>
    <w:rsid w:val="00EA38AB"/>
    <w:rsid w:val="00EA38EB"/>
    <w:rsid w:val="00EA41A7"/>
    <w:rsid w:val="00EA4727"/>
    <w:rsid w:val="00EA52AF"/>
    <w:rsid w:val="00EA6909"/>
    <w:rsid w:val="00EA753B"/>
    <w:rsid w:val="00EB0624"/>
    <w:rsid w:val="00EB11ED"/>
    <w:rsid w:val="00EB1BCE"/>
    <w:rsid w:val="00EB2144"/>
    <w:rsid w:val="00EB255B"/>
    <w:rsid w:val="00EB44C1"/>
    <w:rsid w:val="00EB463C"/>
    <w:rsid w:val="00EB4C54"/>
    <w:rsid w:val="00EB5696"/>
    <w:rsid w:val="00EB629D"/>
    <w:rsid w:val="00EC0045"/>
    <w:rsid w:val="00EC00C1"/>
    <w:rsid w:val="00EC1642"/>
    <w:rsid w:val="00EC2760"/>
    <w:rsid w:val="00EC4034"/>
    <w:rsid w:val="00EC703A"/>
    <w:rsid w:val="00EC787B"/>
    <w:rsid w:val="00ED1580"/>
    <w:rsid w:val="00ED1851"/>
    <w:rsid w:val="00ED2F02"/>
    <w:rsid w:val="00ED3ECF"/>
    <w:rsid w:val="00ED496C"/>
    <w:rsid w:val="00ED7481"/>
    <w:rsid w:val="00ED7553"/>
    <w:rsid w:val="00EE16CF"/>
    <w:rsid w:val="00EE2C36"/>
    <w:rsid w:val="00EE2FD7"/>
    <w:rsid w:val="00EE4958"/>
    <w:rsid w:val="00EE4A52"/>
    <w:rsid w:val="00EE5B2C"/>
    <w:rsid w:val="00EE5DBB"/>
    <w:rsid w:val="00EE69B7"/>
    <w:rsid w:val="00EF0C12"/>
    <w:rsid w:val="00EF142E"/>
    <w:rsid w:val="00EF26E9"/>
    <w:rsid w:val="00EF3EC7"/>
    <w:rsid w:val="00EF5B8F"/>
    <w:rsid w:val="00F00803"/>
    <w:rsid w:val="00F04037"/>
    <w:rsid w:val="00F054D6"/>
    <w:rsid w:val="00F05F8E"/>
    <w:rsid w:val="00F142A9"/>
    <w:rsid w:val="00F15A18"/>
    <w:rsid w:val="00F17579"/>
    <w:rsid w:val="00F17C30"/>
    <w:rsid w:val="00F21561"/>
    <w:rsid w:val="00F23FD1"/>
    <w:rsid w:val="00F2430E"/>
    <w:rsid w:val="00F24A79"/>
    <w:rsid w:val="00F2723A"/>
    <w:rsid w:val="00F27754"/>
    <w:rsid w:val="00F31D62"/>
    <w:rsid w:val="00F33BFF"/>
    <w:rsid w:val="00F3654F"/>
    <w:rsid w:val="00F42CB8"/>
    <w:rsid w:val="00F43C3D"/>
    <w:rsid w:val="00F44A8A"/>
    <w:rsid w:val="00F44AF7"/>
    <w:rsid w:val="00F44E84"/>
    <w:rsid w:val="00F451CA"/>
    <w:rsid w:val="00F453B7"/>
    <w:rsid w:val="00F46E89"/>
    <w:rsid w:val="00F5122F"/>
    <w:rsid w:val="00F53710"/>
    <w:rsid w:val="00F54034"/>
    <w:rsid w:val="00F5634F"/>
    <w:rsid w:val="00F565DB"/>
    <w:rsid w:val="00F5696E"/>
    <w:rsid w:val="00F57171"/>
    <w:rsid w:val="00F57567"/>
    <w:rsid w:val="00F57D7C"/>
    <w:rsid w:val="00F60D41"/>
    <w:rsid w:val="00F60EA4"/>
    <w:rsid w:val="00F61FE2"/>
    <w:rsid w:val="00F6225F"/>
    <w:rsid w:val="00F625E4"/>
    <w:rsid w:val="00F625FA"/>
    <w:rsid w:val="00F647D1"/>
    <w:rsid w:val="00F65878"/>
    <w:rsid w:val="00F65B40"/>
    <w:rsid w:val="00F66093"/>
    <w:rsid w:val="00F66ED3"/>
    <w:rsid w:val="00F671E9"/>
    <w:rsid w:val="00F72778"/>
    <w:rsid w:val="00F731E9"/>
    <w:rsid w:val="00F739BA"/>
    <w:rsid w:val="00F73B4C"/>
    <w:rsid w:val="00F74FC5"/>
    <w:rsid w:val="00F76947"/>
    <w:rsid w:val="00F802EE"/>
    <w:rsid w:val="00F805D5"/>
    <w:rsid w:val="00F81D0F"/>
    <w:rsid w:val="00F828F8"/>
    <w:rsid w:val="00F8400A"/>
    <w:rsid w:val="00F84046"/>
    <w:rsid w:val="00F84214"/>
    <w:rsid w:val="00F85BB5"/>
    <w:rsid w:val="00F90480"/>
    <w:rsid w:val="00F925E5"/>
    <w:rsid w:val="00F92CB9"/>
    <w:rsid w:val="00F940F6"/>
    <w:rsid w:val="00F94EC3"/>
    <w:rsid w:val="00F9541B"/>
    <w:rsid w:val="00F97589"/>
    <w:rsid w:val="00FA089A"/>
    <w:rsid w:val="00FA0CAF"/>
    <w:rsid w:val="00FA12AC"/>
    <w:rsid w:val="00FA3935"/>
    <w:rsid w:val="00FA473C"/>
    <w:rsid w:val="00FA5A90"/>
    <w:rsid w:val="00FA6843"/>
    <w:rsid w:val="00FA6AAF"/>
    <w:rsid w:val="00FA72FB"/>
    <w:rsid w:val="00FA752F"/>
    <w:rsid w:val="00FB0F19"/>
    <w:rsid w:val="00FB12EC"/>
    <w:rsid w:val="00FB27DB"/>
    <w:rsid w:val="00FB3425"/>
    <w:rsid w:val="00FB3B88"/>
    <w:rsid w:val="00FB3F51"/>
    <w:rsid w:val="00FB479C"/>
    <w:rsid w:val="00FB486A"/>
    <w:rsid w:val="00FB4F32"/>
    <w:rsid w:val="00FB634F"/>
    <w:rsid w:val="00FB6DD5"/>
    <w:rsid w:val="00FC160C"/>
    <w:rsid w:val="00FC1AB9"/>
    <w:rsid w:val="00FC2911"/>
    <w:rsid w:val="00FC30D1"/>
    <w:rsid w:val="00FC3578"/>
    <w:rsid w:val="00FC4183"/>
    <w:rsid w:val="00FC547A"/>
    <w:rsid w:val="00FC556A"/>
    <w:rsid w:val="00FC6DD5"/>
    <w:rsid w:val="00FD047D"/>
    <w:rsid w:val="00FD2AD9"/>
    <w:rsid w:val="00FD2BBC"/>
    <w:rsid w:val="00FD4B19"/>
    <w:rsid w:val="00FD53AF"/>
    <w:rsid w:val="00FD57BA"/>
    <w:rsid w:val="00FE2409"/>
    <w:rsid w:val="00FE40C2"/>
    <w:rsid w:val="00FE6E09"/>
    <w:rsid w:val="00FF23C3"/>
    <w:rsid w:val="00FF2795"/>
    <w:rsid w:val="00FF33E1"/>
    <w:rsid w:val="00FF38A2"/>
    <w:rsid w:val="00FF45C8"/>
    <w:rsid w:val="00FF67E4"/>
    <w:rsid w:val="00FF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E7267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726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726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E726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E7267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E7267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E7267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E7267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E7267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E7267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726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E726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E7267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E7267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E7267"/>
    <w:rPr>
      <w:rFonts w:ascii="Cambria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E7267"/>
    <w:rPr>
      <w:rFonts w:ascii="Cambria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E7267"/>
    <w:rPr>
      <w:rFonts w:ascii="Cambria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E7267"/>
    <w:rPr>
      <w:rFonts w:ascii="Cambria" w:hAnsi="Cambria" w:cs="Cambria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E7267"/>
    <w:rPr>
      <w:rFonts w:ascii="Cambria" w:hAnsi="Cambria" w:cs="Cambria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2E7267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2E7267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E7267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7267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7267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2E7267"/>
    <w:rPr>
      <w:b/>
      <w:bCs/>
    </w:rPr>
  </w:style>
  <w:style w:type="character" w:styleId="Emphasis">
    <w:name w:val="Emphasis"/>
    <w:basedOn w:val="DefaultParagraphFont"/>
    <w:uiPriority w:val="99"/>
    <w:qFormat/>
    <w:rsid w:val="002E7267"/>
    <w:rPr>
      <w:i/>
      <w:iCs/>
    </w:rPr>
  </w:style>
  <w:style w:type="paragraph" w:styleId="NoSpacing">
    <w:name w:val="No Spacing"/>
    <w:uiPriority w:val="99"/>
    <w:qFormat/>
    <w:rsid w:val="002E7267"/>
    <w:rPr>
      <w:rFonts w:cs="Calibri"/>
    </w:rPr>
  </w:style>
  <w:style w:type="paragraph" w:styleId="ListParagraph">
    <w:name w:val="List Paragraph"/>
    <w:basedOn w:val="Normal"/>
    <w:uiPriority w:val="99"/>
    <w:qFormat/>
    <w:rsid w:val="002E7267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2E7267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2E7267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E726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E7267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2E7267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2E7267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2E7267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2E7267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2E72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2E7267"/>
    <w:pPr>
      <w:outlineLvl w:val="9"/>
    </w:pPr>
  </w:style>
  <w:style w:type="character" w:customStyle="1" w:styleId="popup">
    <w:name w:val="popup"/>
    <w:basedOn w:val="DefaultParagraphFont"/>
    <w:uiPriority w:val="99"/>
    <w:rsid w:val="00716FB9"/>
  </w:style>
  <w:style w:type="character" w:customStyle="1" w:styleId="apple-tab-span">
    <w:name w:val="apple-tab-span"/>
    <w:basedOn w:val="DefaultParagraphFont"/>
    <w:uiPriority w:val="99"/>
    <w:rsid w:val="006271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294</Words>
  <Characters>1676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Garden Problem, The Painting Cubes Problem</dc:title>
  <dc:subject/>
  <dc:creator> </dc:creator>
  <cp:keywords/>
  <dc:description/>
  <cp:lastModifiedBy>dd</cp:lastModifiedBy>
  <cp:revision>2</cp:revision>
  <dcterms:created xsi:type="dcterms:W3CDTF">2013-07-11T03:00:00Z</dcterms:created>
  <dcterms:modified xsi:type="dcterms:W3CDTF">2013-07-11T03:00:00Z</dcterms:modified>
</cp:coreProperties>
</file>